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A00CD2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A00CD2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A00CD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A00CD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A00CD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A00CD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A00CD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A00CD2" w:rsidRPr="00A00CD2">
          <w:rPr>
            <w:b w:val="0"/>
          </w:rPr>
          <w:t xml:space="preserve"> 07143/014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A00CD2" w:rsidP="00232C8F">
            <w:r>
              <w:t>Заведующий отделением - врач - торакальный хирург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A00CD2" w:rsidP="00232C8F">
            <w:r>
              <w:t>Отсутствует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A00CD2" w:rsidRPr="00A00CD2">
          <w:rPr>
            <w:rStyle w:val="aa"/>
          </w:rPr>
          <w:t xml:space="preserve"> 5 хирургическое отделение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A00CD2" w:rsidRPr="00A00CD2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A00CD2" w:rsidRPr="00A00CD2">
          <w:rPr>
            <w:u w:val="single"/>
          </w:rPr>
          <w:t xml:space="preserve">   отсутствует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A00CD2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A00CD2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A00CD2" w:rsidP="00C31869">
            <w:pPr>
              <w:jc w:val="center"/>
            </w:pPr>
            <w:r>
              <w:t>0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A00CD2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A00CD2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A00CD2" w:rsidP="00C31869">
            <w:pPr>
              <w:jc w:val="center"/>
            </w:pPr>
            <w:r>
              <w:t>002-652-902 11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A00CD2" w:rsidRPr="00A00CD2">
          <w:rPr>
            <w:rStyle w:val="aa"/>
          </w:rPr>
          <w:t xml:space="preserve"> ПЭВМ,</w:t>
        </w:r>
        <w:r w:rsidR="00A00CD2" w:rsidRPr="00A00CD2">
          <w:rPr>
            <w:u w:val="single"/>
          </w:rPr>
          <w:t xml:space="preserve"> видиоскопическая стойка STORZ, коагулятор FORCE FX, аппарат наркоза ФАБИУС, стол операционный электрический, отсос, хирургический инструментарий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A00CD2" w:rsidRPr="00A00CD2">
          <w:rPr>
            <w:rStyle w:val="aa"/>
          </w:rPr>
          <w:t xml:space="preserve"> Этанол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A00CD2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A00CD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00CD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A00CD2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A00CD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00CD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A00CD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A00CD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00CD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A00CD2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A00CD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00CD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A00CD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A00CD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00CD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A00CD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A00CD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00CD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A00CD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A00CD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00CD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A00CD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A00CD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00CD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A00CD2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A00CD2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A00CD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00CD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A00CD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A00CD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00CD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A00CD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A00CD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00CD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A00CD2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A00CD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00CD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A00CD2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A00CD2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A00CD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00CD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A00CD2" w:rsidP="007657D5">
            <w:pPr>
              <w:pStyle w:val="a8"/>
            </w:pPr>
            <w:r>
              <w:t>3.1</w:t>
            </w:r>
          </w:p>
        </w:tc>
        <w:tc>
          <w:tcPr>
            <w:tcW w:w="1559" w:type="dxa"/>
            <w:vAlign w:val="center"/>
          </w:tcPr>
          <w:p w:rsidR="00C03F4A" w:rsidRPr="003947ED" w:rsidRDefault="00A00CD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00CD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A00CD2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A00CD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00CD2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00CD2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00CD2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00CD2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00CD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00CD2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00CD2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1.2.33.1., п. 2.4., п. 3.2.2.2.;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BB135F" w:rsidRPr="00BB135F">
          <w:rPr>
            <w:i/>
            <w:u w:val="single"/>
          </w:rPr>
          <w:t>1. Рекомендации по улучшению и оздоровлению условий труда:</w:t>
        </w:r>
        <w:r w:rsidR="00BB135F" w:rsidRPr="00BB135F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BB135F" w:rsidRPr="00BB135F">
          <w:rPr>
            <w:i/>
            <w:u w:val="single"/>
          </w:rPr>
          <w:tab/>
          <w:t>   </w:t>
        </w:r>
        <w:r w:rsidR="00BB135F" w:rsidRPr="00BB135F">
          <w:rPr>
            <w:i/>
            <w:u w:val="single"/>
          </w:rPr>
          <w:br/>
          <w:t xml:space="preserve"> 1.2. Организовать рациональные режимы труда  и отдыха (Снижение напряженности трудового процесса);</w:t>
        </w:r>
        <w:r w:rsidR="00BB135F" w:rsidRPr="00BB135F">
          <w:rPr>
            <w:i/>
            <w:u w:val="single"/>
          </w:rPr>
          <w:tab/>
          <w:t>   </w:t>
        </w:r>
        <w:r w:rsidR="00BB135F" w:rsidRPr="00BB135F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BB135F" w:rsidRPr="00BB135F">
          <w:rPr>
            <w:i/>
            <w:u w:val="single"/>
          </w:rPr>
          <w:tab/>
          <w:t>   </w:t>
        </w:r>
        <w:r w:rsidR="00BB135F" w:rsidRPr="00BB135F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BB135F" w:rsidRPr="00BB135F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BB135F" w:rsidRPr="00BB135F">
          <w:rPr>
            <w:u w:val="single"/>
          </w:rPr>
          <w:t>18.10.2016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A00CD2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A00CD2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A00CD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A00CD2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A00CD2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A00CD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A00CD2" w:rsidRPr="00A00CD2" w:rsidTr="00A00CD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0CD2" w:rsidRPr="00A00CD2" w:rsidRDefault="00A00CD2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00CD2" w:rsidRPr="00A00CD2" w:rsidRDefault="00A00CD2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0CD2" w:rsidRPr="00A00CD2" w:rsidRDefault="00A00CD2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00CD2" w:rsidRPr="00A00CD2" w:rsidRDefault="00A00CD2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0CD2" w:rsidRPr="00A00CD2" w:rsidRDefault="00A00CD2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00CD2" w:rsidRPr="00A00CD2" w:rsidRDefault="00A00CD2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0CD2" w:rsidRPr="00A00CD2" w:rsidRDefault="00A00CD2" w:rsidP="004E51DC">
            <w:pPr>
              <w:pStyle w:val="a8"/>
            </w:pPr>
          </w:p>
        </w:tc>
      </w:tr>
      <w:tr w:rsidR="00A00CD2" w:rsidRPr="00A00CD2" w:rsidTr="00A00CD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00CD2" w:rsidRPr="00A00CD2" w:rsidRDefault="00A00CD2" w:rsidP="004E51DC">
            <w:pPr>
              <w:pStyle w:val="a8"/>
              <w:rPr>
                <w:vertAlign w:val="superscript"/>
              </w:rPr>
            </w:pPr>
            <w:r w:rsidRPr="00A00CD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00CD2" w:rsidRPr="00A00CD2" w:rsidRDefault="00A00CD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00CD2" w:rsidRPr="00A00CD2" w:rsidRDefault="00A00CD2" w:rsidP="004E51DC">
            <w:pPr>
              <w:pStyle w:val="a8"/>
              <w:rPr>
                <w:vertAlign w:val="superscript"/>
              </w:rPr>
            </w:pPr>
            <w:r w:rsidRPr="00A00CD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00CD2" w:rsidRPr="00A00CD2" w:rsidRDefault="00A00CD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00CD2" w:rsidRPr="00A00CD2" w:rsidRDefault="00A00CD2" w:rsidP="004E51DC">
            <w:pPr>
              <w:pStyle w:val="a8"/>
              <w:rPr>
                <w:vertAlign w:val="superscript"/>
              </w:rPr>
            </w:pPr>
            <w:r w:rsidRPr="00A00CD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00CD2" w:rsidRPr="00A00CD2" w:rsidRDefault="00A00CD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00CD2" w:rsidRPr="00A00CD2" w:rsidRDefault="00A00CD2" w:rsidP="004E51DC">
            <w:pPr>
              <w:pStyle w:val="a8"/>
              <w:rPr>
                <w:vertAlign w:val="superscript"/>
              </w:rPr>
            </w:pPr>
            <w:r w:rsidRPr="00A00CD2">
              <w:rPr>
                <w:vertAlign w:val="superscript"/>
              </w:rPr>
              <w:t>(дата)</w:t>
            </w:r>
          </w:p>
        </w:tc>
      </w:tr>
      <w:tr w:rsidR="00A00CD2" w:rsidRPr="00A00CD2" w:rsidTr="00A00CD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0CD2" w:rsidRPr="00A00CD2" w:rsidRDefault="00A00CD2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00CD2" w:rsidRPr="00A00CD2" w:rsidRDefault="00A00CD2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0CD2" w:rsidRPr="00A00CD2" w:rsidRDefault="00A00CD2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00CD2" w:rsidRPr="00A00CD2" w:rsidRDefault="00A00CD2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0CD2" w:rsidRPr="00A00CD2" w:rsidRDefault="00A00CD2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00CD2" w:rsidRPr="00A00CD2" w:rsidRDefault="00A00CD2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0CD2" w:rsidRPr="00A00CD2" w:rsidRDefault="00A00CD2" w:rsidP="004E51DC">
            <w:pPr>
              <w:pStyle w:val="a8"/>
            </w:pPr>
          </w:p>
        </w:tc>
      </w:tr>
      <w:tr w:rsidR="00A00CD2" w:rsidRPr="00A00CD2" w:rsidTr="00A00CD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00CD2" w:rsidRPr="00A00CD2" w:rsidRDefault="00A00CD2" w:rsidP="004E51DC">
            <w:pPr>
              <w:pStyle w:val="a8"/>
              <w:rPr>
                <w:vertAlign w:val="superscript"/>
              </w:rPr>
            </w:pPr>
            <w:r w:rsidRPr="00A00CD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00CD2" w:rsidRPr="00A00CD2" w:rsidRDefault="00A00CD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00CD2" w:rsidRPr="00A00CD2" w:rsidRDefault="00A00CD2" w:rsidP="004E51DC">
            <w:pPr>
              <w:pStyle w:val="a8"/>
              <w:rPr>
                <w:vertAlign w:val="superscript"/>
              </w:rPr>
            </w:pPr>
            <w:r w:rsidRPr="00A00CD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00CD2" w:rsidRPr="00A00CD2" w:rsidRDefault="00A00CD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00CD2" w:rsidRPr="00A00CD2" w:rsidRDefault="00A00CD2" w:rsidP="004E51DC">
            <w:pPr>
              <w:pStyle w:val="a8"/>
              <w:rPr>
                <w:vertAlign w:val="superscript"/>
              </w:rPr>
            </w:pPr>
            <w:r w:rsidRPr="00A00CD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00CD2" w:rsidRPr="00A00CD2" w:rsidRDefault="00A00CD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00CD2" w:rsidRPr="00A00CD2" w:rsidRDefault="00A00CD2" w:rsidP="004E51DC">
            <w:pPr>
              <w:pStyle w:val="a8"/>
              <w:rPr>
                <w:vertAlign w:val="superscript"/>
              </w:rPr>
            </w:pPr>
            <w:r w:rsidRPr="00A00CD2">
              <w:rPr>
                <w:vertAlign w:val="superscript"/>
              </w:rPr>
              <w:t>(дата)</w:t>
            </w:r>
          </w:p>
        </w:tc>
      </w:tr>
      <w:tr w:rsidR="00A00CD2" w:rsidRPr="00A00CD2" w:rsidTr="00A00CD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0CD2" w:rsidRPr="00A00CD2" w:rsidRDefault="00A00CD2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00CD2" w:rsidRPr="00A00CD2" w:rsidRDefault="00A00CD2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0CD2" w:rsidRPr="00A00CD2" w:rsidRDefault="00A00CD2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00CD2" w:rsidRPr="00A00CD2" w:rsidRDefault="00A00CD2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0CD2" w:rsidRPr="00A00CD2" w:rsidRDefault="00A00CD2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00CD2" w:rsidRPr="00A00CD2" w:rsidRDefault="00A00CD2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0CD2" w:rsidRPr="00A00CD2" w:rsidRDefault="00A00CD2" w:rsidP="004E51DC">
            <w:pPr>
              <w:pStyle w:val="a8"/>
            </w:pPr>
          </w:p>
        </w:tc>
      </w:tr>
      <w:tr w:rsidR="00A00CD2" w:rsidRPr="00A00CD2" w:rsidTr="00A00CD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00CD2" w:rsidRPr="00A00CD2" w:rsidRDefault="00A00CD2" w:rsidP="004E51DC">
            <w:pPr>
              <w:pStyle w:val="a8"/>
              <w:rPr>
                <w:vertAlign w:val="superscript"/>
              </w:rPr>
            </w:pPr>
            <w:r w:rsidRPr="00A00CD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00CD2" w:rsidRPr="00A00CD2" w:rsidRDefault="00A00CD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00CD2" w:rsidRPr="00A00CD2" w:rsidRDefault="00A00CD2" w:rsidP="004E51DC">
            <w:pPr>
              <w:pStyle w:val="a8"/>
              <w:rPr>
                <w:vertAlign w:val="superscript"/>
              </w:rPr>
            </w:pPr>
            <w:r w:rsidRPr="00A00CD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00CD2" w:rsidRPr="00A00CD2" w:rsidRDefault="00A00CD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00CD2" w:rsidRPr="00A00CD2" w:rsidRDefault="00A00CD2" w:rsidP="004E51DC">
            <w:pPr>
              <w:pStyle w:val="a8"/>
              <w:rPr>
                <w:vertAlign w:val="superscript"/>
              </w:rPr>
            </w:pPr>
            <w:r w:rsidRPr="00A00CD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00CD2" w:rsidRPr="00A00CD2" w:rsidRDefault="00A00CD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00CD2" w:rsidRPr="00A00CD2" w:rsidRDefault="00A00CD2" w:rsidP="004E51DC">
            <w:pPr>
              <w:pStyle w:val="a8"/>
              <w:rPr>
                <w:vertAlign w:val="superscript"/>
              </w:rPr>
            </w:pPr>
            <w:r w:rsidRPr="00A00CD2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lastRenderedPageBreak/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A46EE7" w:rsidTr="00A46EE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BB135F" w:rsidP="003C5C39">
            <w:pPr>
              <w:pStyle w:val="a8"/>
            </w:pPr>
            <w:r>
              <w:t>18.10.2016</w:t>
            </w:r>
          </w:p>
        </w:tc>
      </w:tr>
      <w:tr w:rsidR="00EF07A3" w:rsidRPr="00A46EE7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3C5C39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A46EE7" w:rsidRDefault="00A46EE7" w:rsidP="00EF07A3">
            <w:pPr>
              <w:pStyle w:val="a8"/>
              <w:rPr>
                <w:vertAlign w:val="superscript"/>
              </w:rPr>
            </w:pPr>
            <w:r w:rsidRPr="00A46EE7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A00CD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A00CD2" w:rsidP="004E51DC">
            <w:pPr>
              <w:pStyle w:val="a8"/>
            </w:pPr>
            <w:r>
              <w:t>Кафтайкин Владимир Иванович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A00CD2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EE7" w:rsidRDefault="00A46EE7" w:rsidP="0076042D">
      <w:pPr>
        <w:pStyle w:val="a9"/>
      </w:pPr>
      <w:r>
        <w:separator/>
      </w:r>
    </w:p>
  </w:endnote>
  <w:endnote w:type="continuationSeparator" w:id="0">
    <w:p w:rsidR="00A46EE7" w:rsidRDefault="00A46EE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A00CD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07143/014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F37742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F37742" w:rsidRPr="00C31869">
            <w:rPr>
              <w:rStyle w:val="ad"/>
              <w:sz w:val="20"/>
              <w:szCs w:val="20"/>
            </w:rPr>
            <w:fldChar w:fldCharType="separate"/>
          </w:r>
          <w:r w:rsidR="00A00CD2">
            <w:rPr>
              <w:rStyle w:val="ad"/>
              <w:noProof/>
              <w:sz w:val="20"/>
              <w:szCs w:val="20"/>
            </w:rPr>
            <w:t>1</w:t>
          </w:r>
          <w:r w:rsidR="00F37742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00CD2" w:rsidRPr="00A00CD2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EE7" w:rsidRDefault="00A46EE7" w:rsidP="0076042D">
      <w:pPr>
        <w:pStyle w:val="a9"/>
      </w:pPr>
      <w:r>
        <w:separator/>
      </w:r>
    </w:p>
  </w:footnote>
  <w:footnote w:type="continuationSeparator" w:id="0">
    <w:p w:rsidR="00A46EE7" w:rsidRDefault="00A46EE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5 хирургическое отделение"/>
    <w:docVar w:name="class" w:val=" не определен 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etks_info" w:val="   отсутствует"/>
    <w:docVar w:name="fac_name" w:val="Карта АРМ"/>
    <w:docVar w:name="fac_name2" w:val="Карта"/>
    <w:docVar w:name="facid" w:val="20"/>
    <w:docVar w:name="fact_adr" w:val="   "/>
    <w:docVar w:name="fill_date" w:val="18.10.2016"/>
    <w:docVar w:name="gig_kut" w:val="3.2"/>
    <w:docVar w:name="hlp" w:val="3"/>
    <w:docVar w:name="izm_date" w:val="18.07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07143/014 "/>
    <w:docVar w:name="oborud" w:val=" ПЭВМ, видиоскопическая стойка STORZ, коагулятор FORCE FX, аппарат наркоза ФАБИУС, стол операционный электрический, отсос, хирургический инструментарий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0DA4E9EC2CB94A8AB228B8A1AF7C585C"/>
    <w:docVar w:name="rm_id" w:val="188"/>
    <w:docVar w:name="rm_name" w:val="                                          "/>
    <w:docVar w:name="rm_number" w:val=" 07143/014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1.2. Организовать рациональные режимы труда  и отдыха (Снижение напряженности трудового процесса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Да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Этанол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F356BF"/>
    <w:rsid w:val="000024F1"/>
    <w:rsid w:val="00025683"/>
    <w:rsid w:val="00046815"/>
    <w:rsid w:val="0005566C"/>
    <w:rsid w:val="000860ED"/>
    <w:rsid w:val="000905BE"/>
    <w:rsid w:val="000D1F5B"/>
    <w:rsid w:val="00110025"/>
    <w:rsid w:val="00122167"/>
    <w:rsid w:val="00131541"/>
    <w:rsid w:val="001429B1"/>
    <w:rsid w:val="00145419"/>
    <w:rsid w:val="001456F8"/>
    <w:rsid w:val="0015635F"/>
    <w:rsid w:val="001607C8"/>
    <w:rsid w:val="0017163E"/>
    <w:rsid w:val="00197B2A"/>
    <w:rsid w:val="001A003D"/>
    <w:rsid w:val="001F4D8D"/>
    <w:rsid w:val="00232C8F"/>
    <w:rsid w:val="00234932"/>
    <w:rsid w:val="00244615"/>
    <w:rsid w:val="00280E6D"/>
    <w:rsid w:val="002A0605"/>
    <w:rsid w:val="002E55C6"/>
    <w:rsid w:val="002F0B36"/>
    <w:rsid w:val="002F2205"/>
    <w:rsid w:val="00305B2F"/>
    <w:rsid w:val="0032293C"/>
    <w:rsid w:val="00367816"/>
    <w:rsid w:val="003876C3"/>
    <w:rsid w:val="003947ED"/>
    <w:rsid w:val="003C24DB"/>
    <w:rsid w:val="003C5C39"/>
    <w:rsid w:val="0040104A"/>
    <w:rsid w:val="00402CAC"/>
    <w:rsid w:val="00405C60"/>
    <w:rsid w:val="004357DB"/>
    <w:rsid w:val="00444410"/>
    <w:rsid w:val="00451E76"/>
    <w:rsid w:val="00481C22"/>
    <w:rsid w:val="004A47AD"/>
    <w:rsid w:val="004C4DB2"/>
    <w:rsid w:val="004E51DC"/>
    <w:rsid w:val="004E5FB2"/>
    <w:rsid w:val="00510595"/>
    <w:rsid w:val="00560C0F"/>
    <w:rsid w:val="00563E94"/>
    <w:rsid w:val="00576095"/>
    <w:rsid w:val="005A1558"/>
    <w:rsid w:val="005A3A36"/>
    <w:rsid w:val="005B466C"/>
    <w:rsid w:val="005B7FE8"/>
    <w:rsid w:val="005C0A9A"/>
    <w:rsid w:val="005D65A0"/>
    <w:rsid w:val="005F6B08"/>
    <w:rsid w:val="006338F0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7F1397"/>
    <w:rsid w:val="00835248"/>
    <w:rsid w:val="00883461"/>
    <w:rsid w:val="00885FB9"/>
    <w:rsid w:val="008D2942"/>
    <w:rsid w:val="008E68DE"/>
    <w:rsid w:val="008E70C1"/>
    <w:rsid w:val="009039DF"/>
    <w:rsid w:val="0090588D"/>
    <w:rsid w:val="0092778A"/>
    <w:rsid w:val="00966AAC"/>
    <w:rsid w:val="00967790"/>
    <w:rsid w:val="0098630F"/>
    <w:rsid w:val="009F6B7F"/>
    <w:rsid w:val="00A00CD2"/>
    <w:rsid w:val="00A100AB"/>
    <w:rsid w:val="00A12349"/>
    <w:rsid w:val="00A24FF3"/>
    <w:rsid w:val="00A46EE7"/>
    <w:rsid w:val="00A66F3C"/>
    <w:rsid w:val="00A71CE5"/>
    <w:rsid w:val="00A7346C"/>
    <w:rsid w:val="00A87B75"/>
    <w:rsid w:val="00A91908"/>
    <w:rsid w:val="00A91AAA"/>
    <w:rsid w:val="00AA4551"/>
    <w:rsid w:val="00AA46ED"/>
    <w:rsid w:val="00AA4DCC"/>
    <w:rsid w:val="00AD14A4"/>
    <w:rsid w:val="00AD7C32"/>
    <w:rsid w:val="00AE0784"/>
    <w:rsid w:val="00AF796F"/>
    <w:rsid w:val="00B040A9"/>
    <w:rsid w:val="00B04F25"/>
    <w:rsid w:val="00B55882"/>
    <w:rsid w:val="00BA15A3"/>
    <w:rsid w:val="00BA5029"/>
    <w:rsid w:val="00BB135F"/>
    <w:rsid w:val="00BC2F3C"/>
    <w:rsid w:val="00BE204A"/>
    <w:rsid w:val="00BE3C4A"/>
    <w:rsid w:val="00C02721"/>
    <w:rsid w:val="00C03F4A"/>
    <w:rsid w:val="00C217B7"/>
    <w:rsid w:val="00C31869"/>
    <w:rsid w:val="00C81BF6"/>
    <w:rsid w:val="00CC6D65"/>
    <w:rsid w:val="00CE3307"/>
    <w:rsid w:val="00D1442B"/>
    <w:rsid w:val="00D21B6C"/>
    <w:rsid w:val="00D272CC"/>
    <w:rsid w:val="00D4425F"/>
    <w:rsid w:val="00D76DF8"/>
    <w:rsid w:val="00DA115E"/>
    <w:rsid w:val="00DB1272"/>
    <w:rsid w:val="00DB5302"/>
    <w:rsid w:val="00DD6B1F"/>
    <w:rsid w:val="00DD7329"/>
    <w:rsid w:val="00E0038D"/>
    <w:rsid w:val="00E124F4"/>
    <w:rsid w:val="00E36337"/>
    <w:rsid w:val="00E43EDA"/>
    <w:rsid w:val="00E64667"/>
    <w:rsid w:val="00EB72AD"/>
    <w:rsid w:val="00EC37A1"/>
    <w:rsid w:val="00EF07A3"/>
    <w:rsid w:val="00EF3DC4"/>
    <w:rsid w:val="00F31AF6"/>
    <w:rsid w:val="00F356BF"/>
    <w:rsid w:val="00F37742"/>
    <w:rsid w:val="00F45D32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1</TotalTime>
  <Pages>3</Pages>
  <Words>817</Words>
  <Characters>4658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2016-10-17T10:12:00Z</dcterms:created>
  <dcterms:modified xsi:type="dcterms:W3CDTF">2016-10-18T09:18:00Z</dcterms:modified>
</cp:coreProperties>
</file>